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837C3" w14:textId="67ED2820" w:rsidR="00327E7B" w:rsidRDefault="002626B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E33326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E33326">
        <w:rPr>
          <w:rFonts w:ascii="Corbel" w:hAnsi="Corbel"/>
          <w:bCs/>
          <w:i/>
        </w:rPr>
        <w:t>25</w:t>
      </w:r>
    </w:p>
    <w:p w14:paraId="1250310C" w14:textId="77777777" w:rsidR="00327E7B" w:rsidRDefault="002626B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580A2024" w14:textId="77777777" w:rsidR="004658E4" w:rsidRPr="004658E4" w:rsidRDefault="004658E4" w:rsidP="004658E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658E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4658E4">
        <w:rPr>
          <w:rFonts w:ascii="Corbel" w:hAnsi="Corbel"/>
          <w:b/>
          <w:i/>
          <w:smallCaps/>
          <w:sz w:val="24"/>
          <w:szCs w:val="24"/>
        </w:rPr>
        <w:t>2025-2027</w:t>
      </w:r>
    </w:p>
    <w:p w14:paraId="177FF46D" w14:textId="77777777" w:rsidR="004658E4" w:rsidRPr="004658E4" w:rsidRDefault="004658E4" w:rsidP="004658E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4658E4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4658E4">
        <w:rPr>
          <w:rFonts w:ascii="Corbel" w:hAnsi="Corbel"/>
          <w:b/>
          <w:smallCaps/>
          <w:sz w:val="24"/>
          <w:szCs w:val="24"/>
        </w:rPr>
        <w:t>)</w:t>
      </w:r>
    </w:p>
    <w:p w14:paraId="22D0A9EE" w14:textId="3349DEB3" w:rsidR="004658E4" w:rsidRPr="004658E4" w:rsidRDefault="004658E4" w:rsidP="004658E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4658E4">
        <w:rPr>
          <w:rFonts w:ascii="Corbel" w:hAnsi="Corbel"/>
          <w:b/>
          <w:smallCaps/>
          <w:sz w:val="24"/>
          <w:szCs w:val="24"/>
        </w:rPr>
        <w:tab/>
      </w:r>
      <w:r w:rsidRPr="004658E4">
        <w:rPr>
          <w:rFonts w:ascii="Corbel" w:hAnsi="Corbel"/>
          <w:b/>
          <w:smallCaps/>
          <w:sz w:val="24"/>
          <w:szCs w:val="24"/>
        </w:rPr>
        <w:tab/>
      </w:r>
      <w:r w:rsidRPr="004658E4">
        <w:rPr>
          <w:rFonts w:ascii="Corbel" w:hAnsi="Corbel"/>
          <w:b/>
          <w:smallCaps/>
          <w:sz w:val="24"/>
          <w:szCs w:val="24"/>
        </w:rPr>
        <w:tab/>
      </w:r>
      <w:r w:rsidRPr="004658E4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="00F9330C">
        <w:rPr>
          <w:rFonts w:ascii="Corbel" w:hAnsi="Corbel"/>
          <w:b/>
          <w:i/>
          <w:smallCaps/>
          <w:sz w:val="24"/>
          <w:szCs w:val="24"/>
        </w:rPr>
        <w:t>2026-2027</w:t>
      </w:r>
    </w:p>
    <w:p w14:paraId="61C9E21F" w14:textId="77777777" w:rsidR="00327E7B" w:rsidRDefault="00327E7B">
      <w:pPr>
        <w:spacing w:after="0" w:line="240" w:lineRule="auto"/>
        <w:rPr>
          <w:rFonts w:ascii="Corbel" w:hAnsi="Corbel"/>
          <w:sz w:val="24"/>
          <w:szCs w:val="24"/>
        </w:rPr>
      </w:pPr>
    </w:p>
    <w:p w14:paraId="18F49A4D" w14:textId="77777777" w:rsidR="00327E7B" w:rsidRDefault="002626B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27E7B" w14:paraId="07C38C6E" w14:textId="77777777">
        <w:tc>
          <w:tcPr>
            <w:tcW w:w="2694" w:type="dxa"/>
            <w:vAlign w:val="center"/>
          </w:tcPr>
          <w:p w14:paraId="7AD04A0B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B5928A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wypalenia zawodowego</w:t>
            </w:r>
          </w:p>
        </w:tc>
      </w:tr>
      <w:tr w:rsidR="00327E7B" w14:paraId="4F356E88" w14:textId="77777777">
        <w:tc>
          <w:tcPr>
            <w:tcW w:w="2694" w:type="dxa"/>
            <w:vAlign w:val="center"/>
          </w:tcPr>
          <w:p w14:paraId="73EF18B2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936278" w14:textId="77777777" w:rsidR="00327E7B" w:rsidRDefault="00327E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27E7B" w14:paraId="06305E57" w14:textId="77777777">
        <w:tc>
          <w:tcPr>
            <w:tcW w:w="2694" w:type="dxa"/>
            <w:vAlign w:val="center"/>
          </w:tcPr>
          <w:p w14:paraId="4FDE488C" w14:textId="77777777" w:rsidR="00327E7B" w:rsidRDefault="002626B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D920757" w14:textId="2397490B" w:rsidR="00327E7B" w:rsidRPr="00A551FE" w:rsidRDefault="00A551F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27E7B" w14:paraId="6647183B" w14:textId="77777777">
        <w:tc>
          <w:tcPr>
            <w:tcW w:w="2694" w:type="dxa"/>
            <w:vAlign w:val="center"/>
          </w:tcPr>
          <w:p w14:paraId="089FD8E5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507FE3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27E7B" w14:paraId="695D7A0F" w14:textId="77777777">
        <w:tc>
          <w:tcPr>
            <w:tcW w:w="2694" w:type="dxa"/>
            <w:vAlign w:val="center"/>
          </w:tcPr>
          <w:p w14:paraId="50797782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EA9B87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7A458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="007A458F">
              <w:rPr>
                <w:rFonts w:ascii="Corbel" w:hAnsi="Corbel"/>
                <w:b w:val="0"/>
                <w:sz w:val="24"/>
                <w:szCs w:val="24"/>
              </w:rPr>
              <w:t>specajalność</w:t>
            </w:r>
            <w:proofErr w:type="spellEnd"/>
            <w:r w:rsidR="007A458F">
              <w:rPr>
                <w:rFonts w:ascii="Corbel" w:hAnsi="Corbel"/>
                <w:b w:val="0"/>
                <w:sz w:val="24"/>
                <w:szCs w:val="24"/>
              </w:rPr>
              <w:t>: Pedagogika Opiekuńczo-Wychowawcza</w:t>
            </w:r>
          </w:p>
        </w:tc>
      </w:tr>
      <w:tr w:rsidR="00327E7B" w14:paraId="168B7B09" w14:textId="77777777">
        <w:tc>
          <w:tcPr>
            <w:tcW w:w="2694" w:type="dxa"/>
            <w:vAlign w:val="center"/>
          </w:tcPr>
          <w:p w14:paraId="4220807E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EE42F4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327E7B" w14:paraId="23819730" w14:textId="77777777">
        <w:tc>
          <w:tcPr>
            <w:tcW w:w="2694" w:type="dxa"/>
            <w:vAlign w:val="center"/>
          </w:tcPr>
          <w:p w14:paraId="7FFBCD6D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A04C189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27E7B" w14:paraId="053FC10D" w14:textId="77777777">
        <w:tc>
          <w:tcPr>
            <w:tcW w:w="2694" w:type="dxa"/>
            <w:vAlign w:val="center"/>
          </w:tcPr>
          <w:p w14:paraId="3D91CE00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D98AD5E" w14:textId="4C669BEC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</w:t>
            </w:r>
            <w:r w:rsidR="00F9330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327E7B" w14:paraId="6C5F9B1F" w14:textId="77777777">
        <w:tc>
          <w:tcPr>
            <w:tcW w:w="2694" w:type="dxa"/>
            <w:vAlign w:val="center"/>
          </w:tcPr>
          <w:p w14:paraId="79DDB14A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8E74C1C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4. semestr </w:t>
            </w:r>
          </w:p>
        </w:tc>
      </w:tr>
      <w:tr w:rsidR="00327E7B" w14:paraId="1686B887" w14:textId="77777777">
        <w:tc>
          <w:tcPr>
            <w:tcW w:w="2694" w:type="dxa"/>
            <w:vAlign w:val="center"/>
          </w:tcPr>
          <w:p w14:paraId="2ACEE302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E7892F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327E7B" w14:paraId="028C74B7" w14:textId="77777777">
        <w:tc>
          <w:tcPr>
            <w:tcW w:w="2694" w:type="dxa"/>
            <w:vAlign w:val="center"/>
          </w:tcPr>
          <w:p w14:paraId="4961CE76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3A6048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27E7B" w14:paraId="48683538" w14:textId="77777777">
        <w:tc>
          <w:tcPr>
            <w:tcW w:w="2694" w:type="dxa"/>
            <w:vAlign w:val="center"/>
          </w:tcPr>
          <w:p w14:paraId="616639B0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C01166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327E7B" w14:paraId="3E412AE3" w14:textId="77777777">
        <w:tc>
          <w:tcPr>
            <w:tcW w:w="2694" w:type="dxa"/>
            <w:vAlign w:val="center"/>
          </w:tcPr>
          <w:p w14:paraId="60CE83E7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A71799" w14:textId="77777777" w:rsidR="00327E7B" w:rsidRDefault="00327E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5172C4A" w14:textId="77777777" w:rsidR="00327E7B" w:rsidRDefault="002626B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50B0D51" w14:textId="77777777" w:rsidR="00327E7B" w:rsidRDefault="00327E7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0AAE9F" w14:textId="77777777" w:rsidR="00327E7B" w:rsidRDefault="002626B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8D9ED91" w14:textId="77777777" w:rsidR="00327E7B" w:rsidRDefault="00327E7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27E7B" w14:paraId="4FFC0103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AB6B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26BF63E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A894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F993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6500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A0B9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8617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F2A0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CEE5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2141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6A0A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27E7B" w14:paraId="61E3DF15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A1D7" w14:textId="77777777" w:rsidR="00327E7B" w:rsidRDefault="002626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F19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028D" w14:textId="77777777" w:rsidR="00327E7B" w:rsidRDefault="002626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A76D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D005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3E56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4016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379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2DBD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6AE6" w14:textId="77777777" w:rsidR="00327E7B" w:rsidRDefault="002626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27E7B" w14:paraId="3A7E033E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072F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9F1E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2448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A496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04CE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2569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E710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3A51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DF50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C825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F4F2629" w14:textId="77777777" w:rsidR="00327E7B" w:rsidRDefault="00327E7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77B50E" w14:textId="77777777" w:rsidR="00327E7B" w:rsidRDefault="00327E7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69C2D7" w14:textId="77777777" w:rsidR="00327E7B" w:rsidRDefault="002626B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D646309" w14:textId="77777777" w:rsidR="00327E7B" w:rsidRDefault="002626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FE"/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F381B32" w14:textId="77777777" w:rsidR="00327E7B" w:rsidRDefault="002626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6783F95" w14:textId="77777777" w:rsidR="00327E7B" w:rsidRDefault="00327E7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2BF8B0" w14:textId="77777777" w:rsidR="00327E7B" w:rsidRDefault="002626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– zaliczenie z oceną, </w:t>
      </w:r>
    </w:p>
    <w:p w14:paraId="27F075AB" w14:textId="77777777" w:rsidR="00327E7B" w:rsidRDefault="00327E7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4EDEF32B" w14:textId="77777777" w:rsidR="00327E7B" w:rsidRDefault="002626B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27E7B" w14:paraId="1E59BD52" w14:textId="77777777">
        <w:tc>
          <w:tcPr>
            <w:tcW w:w="9670" w:type="dxa"/>
          </w:tcPr>
          <w:p w14:paraId="5A238E7D" w14:textId="77777777" w:rsidR="00327E7B" w:rsidRDefault="002626B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Podstawowa znajomość zagadnień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>ogólnopedagogicznych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 i w zakresie studiowanej specjalności</w:t>
            </w:r>
          </w:p>
          <w:p w14:paraId="211E3165" w14:textId="77777777" w:rsidR="00327E7B" w:rsidRDefault="00327E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3C0AD28" w14:textId="77777777" w:rsidR="00327E7B" w:rsidRDefault="00327E7B">
      <w:pPr>
        <w:pStyle w:val="Punktygwne"/>
        <w:spacing w:before="0" w:after="0"/>
        <w:rPr>
          <w:rFonts w:ascii="Corbel" w:hAnsi="Corbel"/>
          <w:szCs w:val="24"/>
        </w:rPr>
      </w:pPr>
    </w:p>
    <w:p w14:paraId="41BFC47A" w14:textId="77777777" w:rsidR="00327E7B" w:rsidRDefault="00327E7B">
      <w:pPr>
        <w:pStyle w:val="Punktygwne"/>
        <w:spacing w:before="0" w:after="0"/>
        <w:rPr>
          <w:rFonts w:ascii="Corbel" w:hAnsi="Corbel"/>
          <w:szCs w:val="24"/>
        </w:rPr>
      </w:pPr>
    </w:p>
    <w:p w14:paraId="74E15A5A" w14:textId="77777777" w:rsidR="00327E7B" w:rsidRDefault="002626B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4542D54" w14:textId="77777777" w:rsidR="00327E7B" w:rsidRDefault="00327E7B">
      <w:pPr>
        <w:pStyle w:val="Punktygwne"/>
        <w:spacing w:before="0" w:after="0"/>
        <w:rPr>
          <w:rFonts w:ascii="Corbel" w:hAnsi="Corbel"/>
          <w:szCs w:val="24"/>
        </w:rPr>
      </w:pPr>
    </w:p>
    <w:p w14:paraId="2C5BA218" w14:textId="77777777" w:rsidR="00327E7B" w:rsidRDefault="002626B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2663D7F" w14:textId="77777777" w:rsidR="00327E7B" w:rsidRDefault="00327E7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27E7B" w14:paraId="14EE79A4" w14:textId="77777777">
        <w:tc>
          <w:tcPr>
            <w:tcW w:w="843" w:type="dxa"/>
            <w:vAlign w:val="center"/>
          </w:tcPr>
          <w:p w14:paraId="3752159E" w14:textId="77777777" w:rsidR="00327E7B" w:rsidRDefault="002626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63141820" w14:textId="77777777" w:rsidR="00327E7B" w:rsidRDefault="002626BB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Zdobycie wiedzy na temat specyfiki pracy pedagoga i jej uwarunkowań, etapów rozwoju zawodowego i wybranych problemów jak stres, </w:t>
            </w:r>
            <w:proofErr w:type="spellStart"/>
            <w:r>
              <w:rPr>
                <w:rFonts w:ascii="Corbel" w:hAnsi="Corbel"/>
              </w:rPr>
              <w:t>mobbing</w:t>
            </w:r>
            <w:proofErr w:type="spellEnd"/>
            <w:r>
              <w:rPr>
                <w:rFonts w:ascii="Corbel" w:hAnsi="Corbel"/>
              </w:rPr>
              <w:t xml:space="preserve"> i wypalenie zawodowe.</w:t>
            </w:r>
          </w:p>
        </w:tc>
      </w:tr>
      <w:tr w:rsidR="00327E7B" w14:paraId="6D04D329" w14:textId="77777777">
        <w:tc>
          <w:tcPr>
            <w:tcW w:w="843" w:type="dxa"/>
            <w:vAlign w:val="center"/>
          </w:tcPr>
          <w:p w14:paraId="1BBD3F47" w14:textId="77777777" w:rsidR="00327E7B" w:rsidRDefault="002626B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46315132" w14:textId="77777777" w:rsidR="00327E7B" w:rsidRDefault="002626BB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Kształtowanie umiejętności wykorzystania zdobytej wiedzy do oceny funkcjonowania oraz rozwoju zawodowego pedagoga i ich zagrożeń, planowania działań zaradczych, pomocowych, rozwojowych;</w:t>
            </w:r>
          </w:p>
        </w:tc>
      </w:tr>
      <w:tr w:rsidR="00327E7B" w14:paraId="0C5AF2E4" w14:textId="77777777">
        <w:tc>
          <w:tcPr>
            <w:tcW w:w="843" w:type="dxa"/>
            <w:vAlign w:val="center"/>
          </w:tcPr>
          <w:p w14:paraId="6D25D097" w14:textId="77777777" w:rsidR="00327E7B" w:rsidRDefault="002626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</w:tcPr>
          <w:p w14:paraId="5EC02511" w14:textId="77777777" w:rsidR="00327E7B" w:rsidRDefault="002626BB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Uświadamianie potrzeby rozwijania posiadanych kompetencji oraz motywowanie do podejmowania działań samokształceniowych, </w:t>
            </w:r>
          </w:p>
        </w:tc>
      </w:tr>
    </w:tbl>
    <w:p w14:paraId="1824D605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333257" w14:textId="77777777" w:rsidR="00327E7B" w:rsidRDefault="002626B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F1F1A1C" w14:textId="77777777" w:rsidR="00327E7B" w:rsidRDefault="00327E7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27E7B" w14:paraId="7BF94ABB" w14:textId="77777777">
        <w:tc>
          <w:tcPr>
            <w:tcW w:w="1681" w:type="dxa"/>
            <w:vAlign w:val="center"/>
          </w:tcPr>
          <w:p w14:paraId="27396A3B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60AD2CE7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6EA08117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1E855421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27E7B" w14:paraId="04506578" w14:textId="77777777">
        <w:tc>
          <w:tcPr>
            <w:tcW w:w="1681" w:type="dxa"/>
          </w:tcPr>
          <w:p w14:paraId="25B4D27C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24FB9DEA" w14:textId="77777777" w:rsidR="00327E7B" w:rsidRDefault="002626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scharakteryzuje specyfikę pracy pedagoga i jej uwarunkowania, etapy rozwoju zawodowego pedagoga </w:t>
            </w:r>
            <w:r>
              <w:rPr>
                <w:rFonts w:ascii="Corbel" w:hAnsi="Corbel"/>
                <w:b w:val="0"/>
                <w:smallCaps w:val="0"/>
              </w:rPr>
              <w:br/>
              <w:t>i wybrane problemy, jak: stres i wypalenie zawodowe, działania zaradcze, pomocowe, rozwojowe.</w:t>
            </w:r>
          </w:p>
        </w:tc>
        <w:tc>
          <w:tcPr>
            <w:tcW w:w="1865" w:type="dxa"/>
          </w:tcPr>
          <w:p w14:paraId="63E5DCB1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327E7B" w14:paraId="2B614ED0" w14:textId="77777777">
        <w:tc>
          <w:tcPr>
            <w:tcW w:w="1681" w:type="dxa"/>
          </w:tcPr>
          <w:p w14:paraId="1B51670A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CEAB830" w14:textId="77777777" w:rsidR="00327E7B" w:rsidRDefault="00262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rlito"/>
                <w:sz w:val="24"/>
                <w:szCs w:val="24"/>
                <w:lang w:eastAsia="pl-PL"/>
              </w:rPr>
            </w:pPr>
            <w:r>
              <w:rPr>
                <w:rFonts w:ascii="Corbel" w:hAnsi="Corbel" w:cs="Carlito"/>
                <w:sz w:val="24"/>
                <w:szCs w:val="24"/>
                <w:lang w:eastAsia="pl-PL"/>
              </w:rPr>
              <w:t xml:space="preserve">wykorzysta zdobytą wiedzę do: oceny funkcjonowania pedagoga i planowania własnego rozwoju, z uwzględnieniem indywidualnych form </w:t>
            </w:r>
            <w:proofErr w:type="spellStart"/>
            <w:r>
              <w:rPr>
                <w:rFonts w:ascii="Corbel" w:hAnsi="Corbel" w:cs="Carlito"/>
                <w:sz w:val="24"/>
                <w:szCs w:val="24"/>
                <w:lang w:eastAsia="pl-PL"/>
              </w:rPr>
              <w:t>przedsięborczości</w:t>
            </w:r>
            <w:proofErr w:type="spellEnd"/>
            <w:r>
              <w:rPr>
                <w:rFonts w:ascii="Corbel" w:hAnsi="Corbel" w:cs="Carlito"/>
                <w:sz w:val="24"/>
                <w:szCs w:val="24"/>
                <w:lang w:eastAsia="pl-PL"/>
              </w:rPr>
              <w:t xml:space="preserve"> (w aspekcie zapobiegania wypaleniu zawodowego). </w:t>
            </w:r>
          </w:p>
        </w:tc>
        <w:tc>
          <w:tcPr>
            <w:tcW w:w="1865" w:type="dxa"/>
          </w:tcPr>
          <w:p w14:paraId="73A8BCD6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327E7B" w14:paraId="6740BEEF" w14:textId="77777777">
        <w:tc>
          <w:tcPr>
            <w:tcW w:w="1681" w:type="dxa"/>
          </w:tcPr>
          <w:p w14:paraId="4F1938C9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5A44BD7" w14:textId="77777777" w:rsidR="00327E7B" w:rsidRDefault="002626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zastosuje zaawansowane technologie informacyjne i informatyczne w rozwoju własnych umiejętności profesjonalnych i zapobieganiu wypaleniu zawodowemu. </w:t>
            </w:r>
          </w:p>
        </w:tc>
        <w:tc>
          <w:tcPr>
            <w:tcW w:w="1865" w:type="dxa"/>
          </w:tcPr>
          <w:p w14:paraId="5AFE4242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327E7B" w14:paraId="666F6361" w14:textId="77777777">
        <w:tc>
          <w:tcPr>
            <w:tcW w:w="1681" w:type="dxa"/>
          </w:tcPr>
          <w:p w14:paraId="39E9B250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556A7895" w14:textId="77777777" w:rsidR="00327E7B" w:rsidRDefault="002626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poziom swojej wiedzy oraz umiejętności w obszarze rozwoju zawodowego i przeciwdziałania wypaleniu zawodowemu.</w:t>
            </w:r>
          </w:p>
        </w:tc>
        <w:tc>
          <w:tcPr>
            <w:tcW w:w="1865" w:type="dxa"/>
          </w:tcPr>
          <w:p w14:paraId="70A0DDF1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4471C1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CCDA13" w14:textId="77777777" w:rsidR="00327E7B" w:rsidRDefault="002626B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3D6C006" w14:textId="77777777" w:rsidR="00327E7B" w:rsidRDefault="002626B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audytoryjnych</w:t>
      </w:r>
    </w:p>
    <w:p w14:paraId="40919E11" w14:textId="77777777" w:rsidR="00327E7B" w:rsidRDefault="00327E7B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7E7B" w14:paraId="4C9C9FF5" w14:textId="77777777">
        <w:tc>
          <w:tcPr>
            <w:tcW w:w="9520" w:type="dxa"/>
          </w:tcPr>
          <w:p w14:paraId="2D69BDA1" w14:textId="77777777" w:rsidR="00327E7B" w:rsidRDefault="002626BB">
            <w:pPr>
              <w:pStyle w:val="Akapitzlist"/>
              <w:spacing w:after="0" w:line="240" w:lineRule="auto"/>
              <w:ind w:left="0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Treści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Treści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merytoryczne</w:t>
            </w:r>
          </w:p>
        </w:tc>
      </w:tr>
      <w:tr w:rsidR="00327E7B" w14:paraId="3EB130BF" w14:textId="77777777">
        <w:tc>
          <w:tcPr>
            <w:tcW w:w="9520" w:type="dxa"/>
          </w:tcPr>
          <w:p w14:paraId="2FB14502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sytuacji zawodowej pracownika (nauczyciela).</w:t>
            </w:r>
          </w:p>
        </w:tc>
      </w:tr>
      <w:tr w:rsidR="00327E7B" w14:paraId="7C2696AB" w14:textId="77777777">
        <w:tc>
          <w:tcPr>
            <w:tcW w:w="9520" w:type="dxa"/>
          </w:tcPr>
          <w:p w14:paraId="2EA7F31E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– moje relacje z pracą. Pozytywne i negatywne elementy związane z wykonywaniem pracy nauczyciela.</w:t>
            </w:r>
          </w:p>
        </w:tc>
      </w:tr>
      <w:tr w:rsidR="00327E7B" w14:paraId="13D17493" w14:textId="77777777">
        <w:tc>
          <w:tcPr>
            <w:tcW w:w="9520" w:type="dxa"/>
          </w:tcPr>
          <w:p w14:paraId="6F6F16FA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Czynniki charakteryzujące  relację człowieka z pracą: obciążenie, stabilizacja lub jej brak, kontrola, nagroda, nagana, sprawiedliwość, aksjologia, etyka itp. </w:t>
            </w:r>
          </w:p>
        </w:tc>
      </w:tr>
      <w:tr w:rsidR="00327E7B" w14:paraId="6085411C" w14:textId="77777777">
        <w:tc>
          <w:tcPr>
            <w:tcW w:w="9520" w:type="dxa"/>
          </w:tcPr>
          <w:p w14:paraId="6571F9B3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Najważniejsze elementy do przejęcia kontroli nad życiem zawodowym: zdefiniowanie problemu, ustalenie celów, podjęcie działań, śledzenie postępów, modyfikacja planów,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osiąganie zamierzonych efektów.</w:t>
            </w:r>
          </w:p>
        </w:tc>
      </w:tr>
      <w:tr w:rsidR="00327E7B" w14:paraId="23B18696" w14:textId="77777777">
        <w:tc>
          <w:tcPr>
            <w:tcW w:w="9520" w:type="dxa"/>
          </w:tcPr>
          <w:p w14:paraId="731FBD63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Motywacja do pracy. Motywacje osiągnięć a decyzje edukacyjno-zawodowe.</w:t>
            </w:r>
          </w:p>
        </w:tc>
      </w:tr>
      <w:tr w:rsidR="00327E7B" w14:paraId="4469D78D" w14:textId="77777777">
        <w:tc>
          <w:tcPr>
            <w:tcW w:w="9520" w:type="dxa"/>
          </w:tcPr>
          <w:p w14:paraId="6C84F9A3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Postawy i ich struktura. Postawy zawodowe a decyzje edukacyjne.</w:t>
            </w:r>
          </w:p>
        </w:tc>
      </w:tr>
      <w:tr w:rsidR="00327E7B" w14:paraId="4819177B" w14:textId="77777777">
        <w:tc>
          <w:tcPr>
            <w:tcW w:w="9520" w:type="dxa"/>
          </w:tcPr>
          <w:p w14:paraId="2B7F2772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Satysfakcja zawodowa i czynniki warunkujące jej osiąganie.</w:t>
            </w:r>
          </w:p>
        </w:tc>
      </w:tr>
      <w:tr w:rsidR="00327E7B" w14:paraId="653DD8F4" w14:textId="77777777">
        <w:tc>
          <w:tcPr>
            <w:tcW w:w="9520" w:type="dxa"/>
          </w:tcPr>
          <w:p w14:paraId="05A6A613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Satysfakcja zawodowa a aktywność edukacyjna nauczyciela.</w:t>
            </w:r>
          </w:p>
        </w:tc>
      </w:tr>
      <w:tr w:rsidR="00327E7B" w14:paraId="21C3C41D" w14:textId="77777777">
        <w:tc>
          <w:tcPr>
            <w:tcW w:w="9520" w:type="dxa"/>
          </w:tcPr>
          <w:p w14:paraId="10B8EF5F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Wypalenie zawodowe i jego uwarunkowanie.</w:t>
            </w:r>
          </w:p>
        </w:tc>
      </w:tr>
      <w:tr w:rsidR="00327E7B" w14:paraId="4160A2E1" w14:textId="77777777">
        <w:tc>
          <w:tcPr>
            <w:tcW w:w="9520" w:type="dxa"/>
          </w:tcPr>
          <w:p w14:paraId="6E4753A4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Syndrom wypalenia zawodowego – w jaki sposób powstaje, kto cierpi, cechy, objawy, fazy zespołu wypalenia; w jaki sposób przeciwdziałać?</w:t>
            </w:r>
          </w:p>
        </w:tc>
      </w:tr>
      <w:tr w:rsidR="00327E7B" w14:paraId="6E26E8C8" w14:textId="77777777">
        <w:tc>
          <w:tcPr>
            <w:tcW w:w="9520" w:type="dxa"/>
          </w:tcPr>
          <w:p w14:paraId="33556596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Współzależność czynników sytuacji zawodowej.</w:t>
            </w:r>
          </w:p>
        </w:tc>
      </w:tr>
      <w:tr w:rsidR="00327E7B" w14:paraId="2606E559" w14:textId="77777777">
        <w:tc>
          <w:tcPr>
            <w:tcW w:w="9520" w:type="dxa"/>
          </w:tcPr>
          <w:p w14:paraId="65BD30D2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przyczyny, skutki, sposoby jego przeciwdziałania.</w:t>
            </w:r>
          </w:p>
        </w:tc>
      </w:tr>
      <w:tr w:rsidR="00327E7B" w14:paraId="1F5ABE66" w14:textId="77777777">
        <w:tc>
          <w:tcPr>
            <w:tcW w:w="9520" w:type="dxa"/>
          </w:tcPr>
          <w:p w14:paraId="719940E0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Stres – powstawanie stresu, reakcje stresowe w pracy zawodowej nauczyciela. </w:t>
            </w:r>
          </w:p>
        </w:tc>
      </w:tr>
      <w:tr w:rsidR="00327E7B" w14:paraId="7BE259EF" w14:textId="77777777">
        <w:tc>
          <w:tcPr>
            <w:tcW w:w="9520" w:type="dxa"/>
          </w:tcPr>
          <w:p w14:paraId="77470D9E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Konsekwencje stresu jako przyczyną wielu chorób.</w:t>
            </w:r>
          </w:p>
        </w:tc>
      </w:tr>
      <w:tr w:rsidR="00327E7B" w14:paraId="02C6A616" w14:textId="77777777">
        <w:tc>
          <w:tcPr>
            <w:tcW w:w="9520" w:type="dxa"/>
          </w:tcPr>
          <w:p w14:paraId="35A129A0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zdrowotna, aktywność fizyczna, edukacja ustawiczna – formy przeciwdziałania różnym zagrożeniom.</w:t>
            </w:r>
          </w:p>
        </w:tc>
      </w:tr>
      <w:tr w:rsidR="00327E7B" w14:paraId="0062E55E" w14:textId="77777777">
        <w:tc>
          <w:tcPr>
            <w:tcW w:w="9520" w:type="dxa"/>
          </w:tcPr>
          <w:p w14:paraId="19DE4DFF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Rozwiązanie problemów związanych z obciążeniem pracą nauczyciela.</w:t>
            </w:r>
          </w:p>
        </w:tc>
      </w:tr>
      <w:tr w:rsidR="00327E7B" w14:paraId="187B28AA" w14:textId="77777777">
        <w:tc>
          <w:tcPr>
            <w:tcW w:w="9520" w:type="dxa"/>
          </w:tcPr>
          <w:p w14:paraId="6D05F454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rlito"/>
                <w:sz w:val="24"/>
                <w:szCs w:val="24"/>
                <w:lang w:eastAsia="pl-PL"/>
              </w:rPr>
              <w:t>Zdefiniowanie problemu: wyczerpanie, nadmierna dyspozycyjność, brak czasu, zbyt wiele zadań.</w:t>
            </w:r>
          </w:p>
        </w:tc>
      </w:tr>
    </w:tbl>
    <w:p w14:paraId="47D3C412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15B6DD" w14:textId="77777777" w:rsidR="00327E7B" w:rsidRDefault="002626B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6150B56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60ADEB" w14:textId="77777777" w:rsidR="00327E7B" w:rsidRDefault="002626BB">
      <w:pPr>
        <w:pStyle w:val="Punktygwne"/>
        <w:spacing w:before="0" w:after="0"/>
        <w:ind w:left="851"/>
        <w:jc w:val="both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w grupach, dyskusja</w:t>
      </w:r>
    </w:p>
    <w:p w14:paraId="77FCFBBE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528D07" w14:textId="77777777" w:rsidR="00327E7B" w:rsidRDefault="00327E7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F919B0" w14:textId="77777777" w:rsidR="00327E7B" w:rsidRDefault="002626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B5B4E1A" w14:textId="77777777" w:rsidR="00327E7B" w:rsidRDefault="00327E7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D01B21" w14:textId="77777777" w:rsidR="00327E7B" w:rsidRDefault="002626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42AD991B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5854"/>
        <w:gridCol w:w="1708"/>
      </w:tblGrid>
      <w:tr w:rsidR="00327E7B" w14:paraId="0DDA2379" w14:textId="77777777">
        <w:tc>
          <w:tcPr>
            <w:tcW w:w="1958" w:type="dxa"/>
            <w:vAlign w:val="center"/>
          </w:tcPr>
          <w:p w14:paraId="18D76BAA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54" w:type="dxa"/>
            <w:vAlign w:val="center"/>
          </w:tcPr>
          <w:p w14:paraId="1B4A1DD8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67AD15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7567A849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4AFF86D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27E7B" w14:paraId="7AB2E004" w14:textId="77777777">
        <w:tc>
          <w:tcPr>
            <w:tcW w:w="1958" w:type="dxa"/>
          </w:tcPr>
          <w:p w14:paraId="048FA371" w14:textId="77777777" w:rsidR="00327E7B" w:rsidRDefault="002626B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854" w:type="dxa"/>
          </w:tcPr>
          <w:p w14:paraId="157DC84C" w14:textId="77777777" w:rsidR="00327E7B" w:rsidRDefault="0026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</w:t>
            </w:r>
          </w:p>
        </w:tc>
        <w:tc>
          <w:tcPr>
            <w:tcW w:w="1708" w:type="dxa"/>
          </w:tcPr>
          <w:p w14:paraId="1579BF76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27E7B" w14:paraId="64E626D5" w14:textId="77777777">
        <w:tc>
          <w:tcPr>
            <w:tcW w:w="1958" w:type="dxa"/>
          </w:tcPr>
          <w:p w14:paraId="3B48E49A" w14:textId="77777777" w:rsidR="00327E7B" w:rsidRDefault="002626B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854" w:type="dxa"/>
          </w:tcPr>
          <w:p w14:paraId="7676B831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studenta na zajęciach i obserwacja w trakcie zajęć</w:t>
            </w:r>
          </w:p>
        </w:tc>
        <w:tc>
          <w:tcPr>
            <w:tcW w:w="1708" w:type="dxa"/>
          </w:tcPr>
          <w:p w14:paraId="43851E3F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27E7B" w14:paraId="1730BFB7" w14:textId="77777777">
        <w:tc>
          <w:tcPr>
            <w:tcW w:w="1958" w:type="dxa"/>
          </w:tcPr>
          <w:p w14:paraId="6C6CB250" w14:textId="77777777" w:rsidR="00327E7B" w:rsidRDefault="002626B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854" w:type="dxa"/>
          </w:tcPr>
          <w:p w14:paraId="21018759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</w:t>
            </w:r>
          </w:p>
        </w:tc>
        <w:tc>
          <w:tcPr>
            <w:tcW w:w="1708" w:type="dxa"/>
          </w:tcPr>
          <w:p w14:paraId="52B2248B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27E7B" w14:paraId="4B161EFE" w14:textId="77777777">
        <w:tc>
          <w:tcPr>
            <w:tcW w:w="1958" w:type="dxa"/>
          </w:tcPr>
          <w:p w14:paraId="44379371" w14:textId="77777777" w:rsidR="00327E7B" w:rsidRDefault="002626B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854" w:type="dxa"/>
          </w:tcPr>
          <w:p w14:paraId="2320263A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</w:t>
            </w:r>
          </w:p>
        </w:tc>
        <w:tc>
          <w:tcPr>
            <w:tcW w:w="1708" w:type="dxa"/>
          </w:tcPr>
          <w:p w14:paraId="2367402F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AAFE0E6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D48CE1" w14:textId="77777777" w:rsidR="007A2BE3" w:rsidRDefault="002626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A2BE3" w14:paraId="4CD0EA79" w14:textId="77777777" w:rsidTr="00584E34">
        <w:tc>
          <w:tcPr>
            <w:tcW w:w="9670" w:type="dxa"/>
          </w:tcPr>
          <w:p w14:paraId="420AEED5" w14:textId="77777777" w:rsidR="00D73692" w:rsidRDefault="00625324" w:rsidP="00625324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noProof/>
                <w:szCs w:val="24"/>
                <w:lang w:eastAsia="pl-PL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378476E" wp14:editId="28591424">
                      <wp:simplePos x="0" y="0"/>
                      <wp:positionH relativeFrom="column">
                        <wp:posOffset>4110097</wp:posOffset>
                      </wp:positionH>
                      <wp:positionV relativeFrom="paragraph">
                        <wp:posOffset>100323</wp:posOffset>
                      </wp:positionV>
                      <wp:extent cx="4320" cy="6480"/>
                      <wp:effectExtent l="0" t="0" r="0" b="0"/>
                      <wp:wrapNone/>
                      <wp:docPr id="578822219" name="Pismo odręczne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320" cy="64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B4D834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smo odręczne 10" o:spid="_x0000_s1026" type="#_x0000_t75" style="position:absolute;margin-left:322.95pt;margin-top:7.25pt;width:1.8pt;height:1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zajęciach, pozytywna ocena z pracy pisemnej.</w:t>
            </w:r>
            <w:r w:rsidR="00584E34">
              <w:rPr>
                <w:rFonts w:ascii="Corbel" w:hAnsi="Corbel"/>
                <w:b w:val="0"/>
                <w:smallCaps w:val="0"/>
                <w:szCs w:val="24"/>
              </w:rPr>
              <w:t xml:space="preserve"> Ocena końcowa jest wypadkową aktywności studenta na zajęciach oraz przygotowanej pracy p</w:t>
            </w:r>
            <w:r w:rsidR="00162B4F">
              <w:rPr>
                <w:rFonts w:ascii="Corbel" w:hAnsi="Corbel"/>
                <w:b w:val="0"/>
                <w:smallCaps w:val="0"/>
                <w:szCs w:val="24"/>
              </w:rPr>
              <w:t>isemnej</w:t>
            </w:r>
            <w:r w:rsidR="00E22AF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52302">
              <w:rPr>
                <w:rFonts w:ascii="Corbel" w:hAnsi="Corbel"/>
                <w:b w:val="0"/>
                <w:smallCaps w:val="0"/>
                <w:szCs w:val="24"/>
              </w:rPr>
              <w:t>Praca zaliczeniowa, w której  student  interpretuje wybrany temat  pod względem problemowym, dokonuje jego analizy i opracowuje koncept na podstawie literatury i badań naukowych.</w:t>
            </w:r>
          </w:p>
          <w:p w14:paraId="6B2D8840" w14:textId="38792FE8" w:rsidR="00160727" w:rsidRDefault="00160727" w:rsidP="00625324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Ocena pozytywna: 51 % realizacji efektów kształcenia w zakresie wiedzy, umiejętności i kompetencji społecznych.</w:t>
            </w:r>
          </w:p>
        </w:tc>
      </w:tr>
    </w:tbl>
    <w:p w14:paraId="38539D3D" w14:textId="2C18D7E6" w:rsidR="00327E7B" w:rsidRDefault="00327E7B" w:rsidP="006253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DB076A" w14:textId="77777777" w:rsidR="00C24F89" w:rsidRDefault="00C24F89" w:rsidP="006253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C40426" w14:textId="77777777" w:rsidR="00327E7B" w:rsidRDefault="00327E7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92576E6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F0DAE" w14:textId="77777777" w:rsidR="00327E7B" w:rsidRDefault="002626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CC818E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327E7B" w14:paraId="5A73EEFA" w14:textId="77777777" w:rsidTr="000813FC">
        <w:tc>
          <w:tcPr>
            <w:tcW w:w="4901" w:type="dxa"/>
            <w:vAlign w:val="center"/>
          </w:tcPr>
          <w:p w14:paraId="4C933160" w14:textId="77777777" w:rsidR="00327E7B" w:rsidRDefault="002626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45DA1567" w14:textId="77777777" w:rsidR="00327E7B" w:rsidRDefault="002626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27E7B" w14:paraId="25A21BAA" w14:textId="77777777" w:rsidTr="000813FC">
        <w:tc>
          <w:tcPr>
            <w:tcW w:w="4901" w:type="dxa"/>
          </w:tcPr>
          <w:p w14:paraId="2CA3CF81" w14:textId="77777777" w:rsidR="00327E7B" w:rsidRDefault="002626BB" w:rsidP="007874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19" w:type="dxa"/>
          </w:tcPr>
          <w:p w14:paraId="235C43CF" w14:textId="77777777" w:rsidR="00327E7B" w:rsidRDefault="002626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327E7B" w14:paraId="369850FA" w14:textId="77777777" w:rsidTr="000813FC">
        <w:tc>
          <w:tcPr>
            <w:tcW w:w="4901" w:type="dxa"/>
          </w:tcPr>
          <w:p w14:paraId="570C1CD4" w14:textId="77777777" w:rsidR="00327E7B" w:rsidRDefault="002626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6BAC337" w14:textId="77777777" w:rsidR="00327E7B" w:rsidRDefault="002626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9" w:type="dxa"/>
          </w:tcPr>
          <w:p w14:paraId="45DFD26C" w14:textId="77777777" w:rsidR="00327E7B" w:rsidRDefault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0813FC" w14:paraId="2AEDBCD1" w14:textId="77777777" w:rsidTr="000813FC">
        <w:tc>
          <w:tcPr>
            <w:tcW w:w="4901" w:type="dxa"/>
          </w:tcPr>
          <w:p w14:paraId="0C675533" w14:textId="2DA66136" w:rsidR="000813FC" w:rsidRDefault="000813FC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C95D12">
              <w:rPr>
                <w:rFonts w:ascii="Corbel" w:hAnsi="Corbel"/>
                <w:sz w:val="24"/>
                <w:szCs w:val="24"/>
              </w:rPr>
              <w:t>:</w:t>
            </w:r>
          </w:p>
          <w:p w14:paraId="733C38DA" w14:textId="77777777" w:rsidR="000813FC" w:rsidRDefault="000813FC" w:rsidP="000813F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 </w:t>
            </w:r>
          </w:p>
          <w:p w14:paraId="685DED4B" w14:textId="77777777" w:rsidR="000813FC" w:rsidRPr="00DC398B" w:rsidRDefault="000813FC" w:rsidP="000813F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 (referatu),</w:t>
            </w:r>
          </w:p>
        </w:tc>
        <w:tc>
          <w:tcPr>
            <w:tcW w:w="4619" w:type="dxa"/>
          </w:tcPr>
          <w:p w14:paraId="766537E0" w14:textId="62EC2131" w:rsidR="000813FC" w:rsidRDefault="000813FC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  <w:r w:rsidR="00C95D12">
              <w:rPr>
                <w:rFonts w:ascii="Corbel" w:hAnsi="Corbel"/>
                <w:sz w:val="24"/>
                <w:szCs w:val="24"/>
              </w:rPr>
              <w:t>:</w:t>
            </w:r>
          </w:p>
          <w:p w14:paraId="241D8037" w14:textId="77777777" w:rsidR="000813FC" w:rsidRDefault="000813FC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ACC90EE" w14:textId="77777777" w:rsidR="000813FC" w:rsidRDefault="000813FC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34E0B0DC" w14:textId="77777777" w:rsidR="000813FC" w:rsidRDefault="000813FC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0813FC" w14:paraId="6A3EAF19" w14:textId="77777777" w:rsidTr="000813FC">
        <w:tc>
          <w:tcPr>
            <w:tcW w:w="4901" w:type="dxa"/>
          </w:tcPr>
          <w:p w14:paraId="7D71700B" w14:textId="319A9DE3" w:rsidR="000813FC" w:rsidRDefault="004F16A6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03E45933" w14:textId="2EE1405F" w:rsidR="000813FC" w:rsidRDefault="004F16A6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95D12" w14:paraId="47269170" w14:textId="77777777" w:rsidTr="000813FC">
        <w:tc>
          <w:tcPr>
            <w:tcW w:w="4901" w:type="dxa"/>
          </w:tcPr>
          <w:p w14:paraId="21DEDCBA" w14:textId="52A5881A" w:rsidR="00C95D12" w:rsidRDefault="004F16A6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7DC69A9E" w14:textId="56789035" w:rsidR="00C95D12" w:rsidRDefault="004F16A6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1D04D6B" w14:textId="77777777" w:rsidR="00327E7B" w:rsidRDefault="002626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F36B499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B2A4C" w14:textId="77777777" w:rsidR="00327E7B" w:rsidRDefault="002626B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75298DA" w14:textId="77777777" w:rsidR="00327E7B" w:rsidRDefault="00327E7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  <w:bookmarkStart w:id="0" w:name="_GoBack"/>
      <w:bookmarkEnd w:id="0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27E7B" w14:paraId="3C32C596" w14:textId="77777777">
        <w:trPr>
          <w:trHeight w:val="397"/>
        </w:trPr>
        <w:tc>
          <w:tcPr>
            <w:tcW w:w="3544" w:type="dxa"/>
          </w:tcPr>
          <w:p w14:paraId="06BEA49D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BDBE1A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27E7B" w14:paraId="41A85ED7" w14:textId="77777777">
        <w:trPr>
          <w:trHeight w:val="397"/>
        </w:trPr>
        <w:tc>
          <w:tcPr>
            <w:tcW w:w="3544" w:type="dxa"/>
          </w:tcPr>
          <w:p w14:paraId="02D2D2AE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CE8FFC0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34B32D9" w14:textId="77777777" w:rsidR="00327E7B" w:rsidRDefault="00327E7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EA9962" w14:textId="77777777" w:rsidR="00327E7B" w:rsidRDefault="002626B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10B0378" w14:textId="77777777" w:rsidR="00327E7B" w:rsidRDefault="00327E7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27E7B" w14:paraId="51C45D2E" w14:textId="77777777">
        <w:trPr>
          <w:trHeight w:val="397"/>
        </w:trPr>
        <w:tc>
          <w:tcPr>
            <w:tcW w:w="7513" w:type="dxa"/>
          </w:tcPr>
          <w:p w14:paraId="6E90D547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4552F7F5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Hreciński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nauczycieli</w:t>
            </w:r>
            <w:r>
              <w:rPr>
                <w:rFonts w:ascii="Corbel" w:hAnsi="Corbel"/>
                <w:sz w:val="24"/>
                <w:szCs w:val="24"/>
              </w:rPr>
              <w:t xml:space="preserve">, 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SA, Warszawa 2016.</w:t>
            </w:r>
          </w:p>
          <w:p w14:paraId="1AFF52E4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Stawiarska P.,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w perspektywie wyzwań współczesnego świata</w:t>
            </w:r>
            <w:r>
              <w:rPr>
                <w:rFonts w:ascii="Corbel" w:hAnsi="Corbel"/>
                <w:sz w:val="24"/>
                <w:szCs w:val="24"/>
              </w:rPr>
              <w:t xml:space="preserve">, 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SA, Warszawa 2016.</w:t>
            </w:r>
          </w:p>
          <w:p w14:paraId="501BA2FC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Sęk H. (red.),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Wydawnictwo Naukowe PWN, Warszawa 2010.</w:t>
            </w:r>
          </w:p>
          <w:p w14:paraId="4F487330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Kordziński J., </w:t>
            </w:r>
            <w:r>
              <w:rPr>
                <w:rFonts w:ascii="Corbel" w:hAnsi="Corbel"/>
                <w:i/>
                <w:sz w:val="24"/>
                <w:szCs w:val="24"/>
              </w:rPr>
              <w:t>Przeciwdziałanie wypaleniu zawodowemu</w:t>
            </w:r>
            <w:r>
              <w:rPr>
                <w:rFonts w:ascii="Corbel" w:hAnsi="Corbel"/>
                <w:sz w:val="24"/>
                <w:szCs w:val="24"/>
              </w:rPr>
              <w:t>, Oficyna Wolters Kluwer, Warszawa 2019.</w:t>
            </w:r>
          </w:p>
          <w:p w14:paraId="2977E9E1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Maslach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Ch.,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Leiter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M.P,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Prawda o wypaleniu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zawodwym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Wydawnictwo Naukowe PWN, Warszawa 2014.</w:t>
            </w:r>
          </w:p>
          <w:p w14:paraId="785436B9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Maslach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Ch.,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Leiter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M.P.,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Pokonać 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Oficyna Wolters Kluwer, Warszawa 2010.</w:t>
            </w:r>
          </w:p>
        </w:tc>
      </w:tr>
      <w:tr w:rsidR="00327E7B" w14:paraId="7601D0A8" w14:textId="77777777">
        <w:trPr>
          <w:trHeight w:val="397"/>
        </w:trPr>
        <w:tc>
          <w:tcPr>
            <w:tcW w:w="7513" w:type="dxa"/>
          </w:tcPr>
          <w:p w14:paraId="75377EDB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6D0A8CE5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Lisowska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Kondycja zawodowa nauczycieli. W poszukiwaniu skutecznej profilaktyki wypalenia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Wyd. Impuls, Warszawa 2018.</w:t>
            </w:r>
          </w:p>
          <w:p w14:paraId="48CC186A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Mańkowska B.,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>. Źródła, mechanizmy, zapobieganie</w:t>
            </w:r>
            <w:r>
              <w:rPr>
                <w:rFonts w:ascii="Corbel" w:hAnsi="Corbel"/>
                <w:sz w:val="24"/>
                <w:szCs w:val="24"/>
              </w:rPr>
              <w:t xml:space="preserve">, Wyd. Harmonia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Universalis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Gdańsk 2016.</w:t>
            </w:r>
          </w:p>
          <w:p w14:paraId="58D171A6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Fengler J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., Pomaganie męczy, wypalenie w pracy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Wydawnictwo Psychologiczne Gdańsk 2000.</w:t>
            </w:r>
          </w:p>
        </w:tc>
      </w:tr>
    </w:tbl>
    <w:p w14:paraId="3EAEB7B0" w14:textId="77777777" w:rsidR="00327E7B" w:rsidRDefault="00327E7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C9C21D" w14:textId="77777777" w:rsidR="00327E7B" w:rsidRDefault="002626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27E7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AE6F0" w14:textId="77777777" w:rsidR="001B27A4" w:rsidRDefault="001B27A4">
      <w:pPr>
        <w:spacing w:line="240" w:lineRule="auto"/>
      </w:pPr>
      <w:r>
        <w:separator/>
      </w:r>
    </w:p>
  </w:endnote>
  <w:endnote w:type="continuationSeparator" w:id="0">
    <w:p w14:paraId="18FCADD6" w14:textId="77777777" w:rsidR="001B27A4" w:rsidRDefault="001B27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ED716" w14:textId="77777777" w:rsidR="001B27A4" w:rsidRDefault="001B27A4">
      <w:pPr>
        <w:spacing w:after="0"/>
      </w:pPr>
      <w:r>
        <w:separator/>
      </w:r>
    </w:p>
  </w:footnote>
  <w:footnote w:type="continuationSeparator" w:id="0">
    <w:p w14:paraId="7BFA62DF" w14:textId="77777777" w:rsidR="001B27A4" w:rsidRDefault="001B27A4">
      <w:pPr>
        <w:spacing w:after="0"/>
      </w:pPr>
      <w:r>
        <w:continuationSeparator/>
      </w:r>
    </w:p>
  </w:footnote>
  <w:footnote w:id="1">
    <w:p w14:paraId="79C5F410" w14:textId="77777777" w:rsidR="00327E7B" w:rsidRDefault="002626B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977955"/>
    <w:multiLevelType w:val="hybridMultilevel"/>
    <w:tmpl w:val="F0EC2DD6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09D1"/>
    <w:rsid w:val="00015B8F"/>
    <w:rsid w:val="00020B44"/>
    <w:rsid w:val="00022ECE"/>
    <w:rsid w:val="00026596"/>
    <w:rsid w:val="00042A51"/>
    <w:rsid w:val="00042D2E"/>
    <w:rsid w:val="00044C82"/>
    <w:rsid w:val="00045943"/>
    <w:rsid w:val="00061F2F"/>
    <w:rsid w:val="00070ED6"/>
    <w:rsid w:val="000742DC"/>
    <w:rsid w:val="00075425"/>
    <w:rsid w:val="00077802"/>
    <w:rsid w:val="000813FC"/>
    <w:rsid w:val="000835F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4073"/>
    <w:rsid w:val="00124BFF"/>
    <w:rsid w:val="0012560E"/>
    <w:rsid w:val="00127108"/>
    <w:rsid w:val="00134B13"/>
    <w:rsid w:val="001458A9"/>
    <w:rsid w:val="00146BC0"/>
    <w:rsid w:val="00150587"/>
    <w:rsid w:val="00153C41"/>
    <w:rsid w:val="00154381"/>
    <w:rsid w:val="0015663E"/>
    <w:rsid w:val="00160727"/>
    <w:rsid w:val="00162B4F"/>
    <w:rsid w:val="001640A7"/>
    <w:rsid w:val="00164FA7"/>
    <w:rsid w:val="001650AA"/>
    <w:rsid w:val="00166A03"/>
    <w:rsid w:val="001718A7"/>
    <w:rsid w:val="00172AC3"/>
    <w:rsid w:val="001737CF"/>
    <w:rsid w:val="00176083"/>
    <w:rsid w:val="001770C7"/>
    <w:rsid w:val="00192F37"/>
    <w:rsid w:val="00193629"/>
    <w:rsid w:val="001A70D2"/>
    <w:rsid w:val="001B27A4"/>
    <w:rsid w:val="001C3857"/>
    <w:rsid w:val="001D2EEC"/>
    <w:rsid w:val="001D657B"/>
    <w:rsid w:val="001D7B54"/>
    <w:rsid w:val="001E0209"/>
    <w:rsid w:val="001F2CA2"/>
    <w:rsid w:val="001F3EA3"/>
    <w:rsid w:val="002144C0"/>
    <w:rsid w:val="002225BB"/>
    <w:rsid w:val="0022477D"/>
    <w:rsid w:val="002278A9"/>
    <w:rsid w:val="002336F9"/>
    <w:rsid w:val="0024028F"/>
    <w:rsid w:val="00244ABC"/>
    <w:rsid w:val="002626BB"/>
    <w:rsid w:val="0026380E"/>
    <w:rsid w:val="0027476E"/>
    <w:rsid w:val="00281FF2"/>
    <w:rsid w:val="00284FC8"/>
    <w:rsid w:val="002857DE"/>
    <w:rsid w:val="00291567"/>
    <w:rsid w:val="002A22BF"/>
    <w:rsid w:val="002A2389"/>
    <w:rsid w:val="002A671D"/>
    <w:rsid w:val="002B35B5"/>
    <w:rsid w:val="002B4D55"/>
    <w:rsid w:val="002B5EA0"/>
    <w:rsid w:val="002B6119"/>
    <w:rsid w:val="002C1F06"/>
    <w:rsid w:val="002C5A53"/>
    <w:rsid w:val="002D3375"/>
    <w:rsid w:val="002D56F1"/>
    <w:rsid w:val="002D73D4"/>
    <w:rsid w:val="002D7A67"/>
    <w:rsid w:val="002E4F25"/>
    <w:rsid w:val="002F02A3"/>
    <w:rsid w:val="002F2B06"/>
    <w:rsid w:val="002F4ABE"/>
    <w:rsid w:val="003018BA"/>
    <w:rsid w:val="0030395F"/>
    <w:rsid w:val="003055AB"/>
    <w:rsid w:val="00305C92"/>
    <w:rsid w:val="00307494"/>
    <w:rsid w:val="00312127"/>
    <w:rsid w:val="003151C5"/>
    <w:rsid w:val="00322156"/>
    <w:rsid w:val="00327E7B"/>
    <w:rsid w:val="00330AF1"/>
    <w:rsid w:val="003343CF"/>
    <w:rsid w:val="00346FE9"/>
    <w:rsid w:val="0034759A"/>
    <w:rsid w:val="003503F6"/>
    <w:rsid w:val="003530DD"/>
    <w:rsid w:val="00363F78"/>
    <w:rsid w:val="003819DD"/>
    <w:rsid w:val="00397B4F"/>
    <w:rsid w:val="003A0A5B"/>
    <w:rsid w:val="003A1176"/>
    <w:rsid w:val="003C0BAE"/>
    <w:rsid w:val="003C0ED1"/>
    <w:rsid w:val="003D18A9"/>
    <w:rsid w:val="003D6CE2"/>
    <w:rsid w:val="003E1941"/>
    <w:rsid w:val="003E2FE6"/>
    <w:rsid w:val="003E49D5"/>
    <w:rsid w:val="003F38C0"/>
    <w:rsid w:val="00403819"/>
    <w:rsid w:val="00414E3C"/>
    <w:rsid w:val="0042244A"/>
    <w:rsid w:val="0042745A"/>
    <w:rsid w:val="00431D5C"/>
    <w:rsid w:val="004362C6"/>
    <w:rsid w:val="00437FA2"/>
    <w:rsid w:val="004400B8"/>
    <w:rsid w:val="00441BE9"/>
    <w:rsid w:val="00445970"/>
    <w:rsid w:val="0045729E"/>
    <w:rsid w:val="00461EFC"/>
    <w:rsid w:val="004652C2"/>
    <w:rsid w:val="004658E4"/>
    <w:rsid w:val="004706D1"/>
    <w:rsid w:val="00471326"/>
    <w:rsid w:val="0047598D"/>
    <w:rsid w:val="0047725C"/>
    <w:rsid w:val="004840FD"/>
    <w:rsid w:val="00490F7D"/>
    <w:rsid w:val="00490FD3"/>
    <w:rsid w:val="00491678"/>
    <w:rsid w:val="004968E2"/>
    <w:rsid w:val="004A1951"/>
    <w:rsid w:val="004A3EEA"/>
    <w:rsid w:val="004A4D1F"/>
    <w:rsid w:val="004A729B"/>
    <w:rsid w:val="004D5282"/>
    <w:rsid w:val="004E3B1E"/>
    <w:rsid w:val="004F07A8"/>
    <w:rsid w:val="004F1551"/>
    <w:rsid w:val="004F16A6"/>
    <w:rsid w:val="004F55A3"/>
    <w:rsid w:val="0050496F"/>
    <w:rsid w:val="00513B6F"/>
    <w:rsid w:val="00517C63"/>
    <w:rsid w:val="00523487"/>
    <w:rsid w:val="00526C94"/>
    <w:rsid w:val="005363C4"/>
    <w:rsid w:val="00536BDE"/>
    <w:rsid w:val="00543ACC"/>
    <w:rsid w:val="005503FB"/>
    <w:rsid w:val="00560C68"/>
    <w:rsid w:val="0056696D"/>
    <w:rsid w:val="005738AE"/>
    <w:rsid w:val="00573EF9"/>
    <w:rsid w:val="00580605"/>
    <w:rsid w:val="00584E34"/>
    <w:rsid w:val="0059484D"/>
    <w:rsid w:val="005A0855"/>
    <w:rsid w:val="005A0F5F"/>
    <w:rsid w:val="005A3196"/>
    <w:rsid w:val="005B3509"/>
    <w:rsid w:val="005B7039"/>
    <w:rsid w:val="005C080F"/>
    <w:rsid w:val="005C55E5"/>
    <w:rsid w:val="005C696A"/>
    <w:rsid w:val="005E6E85"/>
    <w:rsid w:val="005F31D2"/>
    <w:rsid w:val="00606165"/>
    <w:rsid w:val="0061029B"/>
    <w:rsid w:val="00617230"/>
    <w:rsid w:val="00621CE1"/>
    <w:rsid w:val="00625324"/>
    <w:rsid w:val="00627FC9"/>
    <w:rsid w:val="00647FA8"/>
    <w:rsid w:val="00650C5F"/>
    <w:rsid w:val="00654934"/>
    <w:rsid w:val="006620D9"/>
    <w:rsid w:val="00671958"/>
    <w:rsid w:val="00674BFE"/>
    <w:rsid w:val="00675843"/>
    <w:rsid w:val="00681603"/>
    <w:rsid w:val="00682811"/>
    <w:rsid w:val="00685D89"/>
    <w:rsid w:val="006870B1"/>
    <w:rsid w:val="0069397C"/>
    <w:rsid w:val="00694975"/>
    <w:rsid w:val="00696477"/>
    <w:rsid w:val="006B6B58"/>
    <w:rsid w:val="006C54AB"/>
    <w:rsid w:val="006D050F"/>
    <w:rsid w:val="006D4D74"/>
    <w:rsid w:val="006D6139"/>
    <w:rsid w:val="006E5D65"/>
    <w:rsid w:val="006F1282"/>
    <w:rsid w:val="006F1FBC"/>
    <w:rsid w:val="006F31E2"/>
    <w:rsid w:val="00703947"/>
    <w:rsid w:val="007041BD"/>
    <w:rsid w:val="00706544"/>
    <w:rsid w:val="007072BA"/>
    <w:rsid w:val="0071620A"/>
    <w:rsid w:val="00724677"/>
    <w:rsid w:val="00725459"/>
    <w:rsid w:val="007327BD"/>
    <w:rsid w:val="00734608"/>
    <w:rsid w:val="00744E93"/>
    <w:rsid w:val="00745302"/>
    <w:rsid w:val="007461D6"/>
    <w:rsid w:val="00746EC8"/>
    <w:rsid w:val="00754AC2"/>
    <w:rsid w:val="00763BF1"/>
    <w:rsid w:val="00766FD4"/>
    <w:rsid w:val="0077243F"/>
    <w:rsid w:val="007751E4"/>
    <w:rsid w:val="0078168C"/>
    <w:rsid w:val="00787421"/>
    <w:rsid w:val="00787C2A"/>
    <w:rsid w:val="00790E27"/>
    <w:rsid w:val="007A2BE3"/>
    <w:rsid w:val="007A4022"/>
    <w:rsid w:val="007A458F"/>
    <w:rsid w:val="007A6E6E"/>
    <w:rsid w:val="007C3299"/>
    <w:rsid w:val="007C3BCC"/>
    <w:rsid w:val="007C4546"/>
    <w:rsid w:val="007D6E56"/>
    <w:rsid w:val="007E5523"/>
    <w:rsid w:val="007F1652"/>
    <w:rsid w:val="007F362C"/>
    <w:rsid w:val="007F4155"/>
    <w:rsid w:val="0080379F"/>
    <w:rsid w:val="00806C07"/>
    <w:rsid w:val="0081554D"/>
    <w:rsid w:val="0081707E"/>
    <w:rsid w:val="008449B3"/>
    <w:rsid w:val="0085747A"/>
    <w:rsid w:val="008630A2"/>
    <w:rsid w:val="00884922"/>
    <w:rsid w:val="00885F64"/>
    <w:rsid w:val="008917F9"/>
    <w:rsid w:val="008A45F7"/>
    <w:rsid w:val="008B1201"/>
    <w:rsid w:val="008B43D7"/>
    <w:rsid w:val="008B7CE9"/>
    <w:rsid w:val="008C0CC0"/>
    <w:rsid w:val="008C19A9"/>
    <w:rsid w:val="008C379D"/>
    <w:rsid w:val="008C5147"/>
    <w:rsid w:val="008C5359"/>
    <w:rsid w:val="008C5363"/>
    <w:rsid w:val="008C5A6B"/>
    <w:rsid w:val="008D3DFB"/>
    <w:rsid w:val="008D6DBE"/>
    <w:rsid w:val="008E64F4"/>
    <w:rsid w:val="008F12C9"/>
    <w:rsid w:val="008F316A"/>
    <w:rsid w:val="008F6E29"/>
    <w:rsid w:val="00914F68"/>
    <w:rsid w:val="00915999"/>
    <w:rsid w:val="00916188"/>
    <w:rsid w:val="00923D7D"/>
    <w:rsid w:val="00934B97"/>
    <w:rsid w:val="0094565C"/>
    <w:rsid w:val="00945B08"/>
    <w:rsid w:val="009508DF"/>
    <w:rsid w:val="00950C8A"/>
    <w:rsid w:val="00950DAC"/>
    <w:rsid w:val="00954A07"/>
    <w:rsid w:val="00956799"/>
    <w:rsid w:val="00956F93"/>
    <w:rsid w:val="009907A9"/>
    <w:rsid w:val="00995001"/>
    <w:rsid w:val="00997F14"/>
    <w:rsid w:val="009A78CD"/>
    <w:rsid w:val="009A78D9"/>
    <w:rsid w:val="009B4D68"/>
    <w:rsid w:val="009C08B7"/>
    <w:rsid w:val="009C1331"/>
    <w:rsid w:val="009C3E31"/>
    <w:rsid w:val="009C54AE"/>
    <w:rsid w:val="009C788E"/>
    <w:rsid w:val="009E3B41"/>
    <w:rsid w:val="009F0479"/>
    <w:rsid w:val="009F3C5C"/>
    <w:rsid w:val="009F4610"/>
    <w:rsid w:val="00A00ECC"/>
    <w:rsid w:val="00A155EE"/>
    <w:rsid w:val="00A220D2"/>
    <w:rsid w:val="00A2245B"/>
    <w:rsid w:val="00A30110"/>
    <w:rsid w:val="00A36899"/>
    <w:rsid w:val="00A371F6"/>
    <w:rsid w:val="00A43BF6"/>
    <w:rsid w:val="00A53FA5"/>
    <w:rsid w:val="00A54817"/>
    <w:rsid w:val="00A551FE"/>
    <w:rsid w:val="00A601C8"/>
    <w:rsid w:val="00A60799"/>
    <w:rsid w:val="00A66591"/>
    <w:rsid w:val="00A76935"/>
    <w:rsid w:val="00A7732B"/>
    <w:rsid w:val="00A84C85"/>
    <w:rsid w:val="00A948F1"/>
    <w:rsid w:val="00A97DE1"/>
    <w:rsid w:val="00AB053C"/>
    <w:rsid w:val="00AB7391"/>
    <w:rsid w:val="00AC0A74"/>
    <w:rsid w:val="00AC110A"/>
    <w:rsid w:val="00AC3592"/>
    <w:rsid w:val="00AD1146"/>
    <w:rsid w:val="00AD1AEE"/>
    <w:rsid w:val="00AD27D3"/>
    <w:rsid w:val="00AD66D6"/>
    <w:rsid w:val="00AE1160"/>
    <w:rsid w:val="00AE203C"/>
    <w:rsid w:val="00AE2E74"/>
    <w:rsid w:val="00AE5FCB"/>
    <w:rsid w:val="00AF2C1E"/>
    <w:rsid w:val="00AF3A5D"/>
    <w:rsid w:val="00B06142"/>
    <w:rsid w:val="00B135B1"/>
    <w:rsid w:val="00B3130B"/>
    <w:rsid w:val="00B36668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F65"/>
    <w:rsid w:val="00BA4CD2"/>
    <w:rsid w:val="00BB520A"/>
    <w:rsid w:val="00BC478C"/>
    <w:rsid w:val="00BD3869"/>
    <w:rsid w:val="00BD66E9"/>
    <w:rsid w:val="00BD6FF4"/>
    <w:rsid w:val="00BE6880"/>
    <w:rsid w:val="00BF2C41"/>
    <w:rsid w:val="00C0183D"/>
    <w:rsid w:val="00C058B4"/>
    <w:rsid w:val="00C05F44"/>
    <w:rsid w:val="00C131B5"/>
    <w:rsid w:val="00C16ABF"/>
    <w:rsid w:val="00C170AE"/>
    <w:rsid w:val="00C24F89"/>
    <w:rsid w:val="00C25E41"/>
    <w:rsid w:val="00C26CB7"/>
    <w:rsid w:val="00C324C1"/>
    <w:rsid w:val="00C36992"/>
    <w:rsid w:val="00C46F25"/>
    <w:rsid w:val="00C53805"/>
    <w:rsid w:val="00C56036"/>
    <w:rsid w:val="00C61DC5"/>
    <w:rsid w:val="00C65F33"/>
    <w:rsid w:val="00C67E92"/>
    <w:rsid w:val="00C70A26"/>
    <w:rsid w:val="00C766DF"/>
    <w:rsid w:val="00C90D14"/>
    <w:rsid w:val="00C91241"/>
    <w:rsid w:val="00C94B98"/>
    <w:rsid w:val="00C95D12"/>
    <w:rsid w:val="00CA2B96"/>
    <w:rsid w:val="00CA5089"/>
    <w:rsid w:val="00CA773C"/>
    <w:rsid w:val="00CB31D7"/>
    <w:rsid w:val="00CB42CB"/>
    <w:rsid w:val="00CD1C37"/>
    <w:rsid w:val="00CD1D49"/>
    <w:rsid w:val="00CD6897"/>
    <w:rsid w:val="00CE5BAC"/>
    <w:rsid w:val="00CE6CA7"/>
    <w:rsid w:val="00CF0A63"/>
    <w:rsid w:val="00CF25BE"/>
    <w:rsid w:val="00CF78ED"/>
    <w:rsid w:val="00D02B25"/>
    <w:rsid w:val="00D02EBA"/>
    <w:rsid w:val="00D05AAD"/>
    <w:rsid w:val="00D1329F"/>
    <w:rsid w:val="00D17C3C"/>
    <w:rsid w:val="00D20B59"/>
    <w:rsid w:val="00D2112F"/>
    <w:rsid w:val="00D26B2C"/>
    <w:rsid w:val="00D31F50"/>
    <w:rsid w:val="00D352C9"/>
    <w:rsid w:val="00D35DE2"/>
    <w:rsid w:val="00D425B2"/>
    <w:rsid w:val="00D428D6"/>
    <w:rsid w:val="00D552B2"/>
    <w:rsid w:val="00D608D1"/>
    <w:rsid w:val="00D73692"/>
    <w:rsid w:val="00D74119"/>
    <w:rsid w:val="00D8075B"/>
    <w:rsid w:val="00D85900"/>
    <w:rsid w:val="00D8678B"/>
    <w:rsid w:val="00DA181C"/>
    <w:rsid w:val="00DA2114"/>
    <w:rsid w:val="00DA4EBE"/>
    <w:rsid w:val="00DB35A0"/>
    <w:rsid w:val="00DB7946"/>
    <w:rsid w:val="00DD05B0"/>
    <w:rsid w:val="00DE09C0"/>
    <w:rsid w:val="00DE4A14"/>
    <w:rsid w:val="00DF320D"/>
    <w:rsid w:val="00DF71C8"/>
    <w:rsid w:val="00E129B8"/>
    <w:rsid w:val="00E21E7D"/>
    <w:rsid w:val="00E22AF3"/>
    <w:rsid w:val="00E22FBC"/>
    <w:rsid w:val="00E24BF5"/>
    <w:rsid w:val="00E25338"/>
    <w:rsid w:val="00E25F7F"/>
    <w:rsid w:val="00E33326"/>
    <w:rsid w:val="00E47CF6"/>
    <w:rsid w:val="00E51E44"/>
    <w:rsid w:val="00E54A76"/>
    <w:rsid w:val="00E57F85"/>
    <w:rsid w:val="00E63348"/>
    <w:rsid w:val="00E769A9"/>
    <w:rsid w:val="00E77E88"/>
    <w:rsid w:val="00E8107D"/>
    <w:rsid w:val="00E8389C"/>
    <w:rsid w:val="00E960BB"/>
    <w:rsid w:val="00E97DC8"/>
    <w:rsid w:val="00EA2074"/>
    <w:rsid w:val="00EA4832"/>
    <w:rsid w:val="00EA4E9D"/>
    <w:rsid w:val="00EB6F61"/>
    <w:rsid w:val="00EC4899"/>
    <w:rsid w:val="00ED03AB"/>
    <w:rsid w:val="00ED32D2"/>
    <w:rsid w:val="00EE32DE"/>
    <w:rsid w:val="00EE5457"/>
    <w:rsid w:val="00F070AB"/>
    <w:rsid w:val="00F17567"/>
    <w:rsid w:val="00F27A7B"/>
    <w:rsid w:val="00F360F9"/>
    <w:rsid w:val="00F4191C"/>
    <w:rsid w:val="00F526AF"/>
    <w:rsid w:val="00F617C3"/>
    <w:rsid w:val="00F7066B"/>
    <w:rsid w:val="00F83B28"/>
    <w:rsid w:val="00F8516E"/>
    <w:rsid w:val="00F9330C"/>
    <w:rsid w:val="00F94D61"/>
    <w:rsid w:val="00F94F42"/>
    <w:rsid w:val="00FA46E5"/>
    <w:rsid w:val="00FB7DBA"/>
    <w:rsid w:val="00FC1C25"/>
    <w:rsid w:val="00FC3F45"/>
    <w:rsid w:val="00FD3821"/>
    <w:rsid w:val="00FD503F"/>
    <w:rsid w:val="00FD7589"/>
    <w:rsid w:val="00FF016A"/>
    <w:rsid w:val="00FF1401"/>
    <w:rsid w:val="00FF5E7D"/>
    <w:rsid w:val="00FF7FC6"/>
    <w:rsid w:val="24F9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05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eastAsia="Times New Roman"/>
      <w:b/>
      <w:bCs/>
      <w:sz w:val="27"/>
      <w:szCs w:val="27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eastAsia="Times New Roman"/>
      <w:b/>
      <w:bCs/>
      <w:sz w:val="27"/>
      <w:szCs w:val="27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8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customXml" Target="ink/ink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9-11T16:16:05.026"/>
    </inkml:context>
    <inkml:brush xml:id="br0">
      <inkml:brushProperty name="width" value="0.04984" units="cm"/>
      <inkml:brushProperty name="height" value="0.04984" units="cm"/>
    </inkml:brush>
  </inkml:definitions>
  <inkml:trace contextRef="#ctx0" brushRef="#br0">10 17 632,'0'0'0,"-2"-2"232,2-1-56,0 1-48,0 1-24,-2-1-8,2 2-96,0-2 104,0 0 32,0 2 48,0 0 48,0 0 64,0 0 40,0 0-336,0 0 352,0 0 16,0 0-24,0 0-16,-2 0-16,2 0-56,0 0-31,-2 0-65,2 0-72,0 0-8,0 0-24,0 0-56,0 0 24,-2 0-24,2 0-40,0 0 16,0 0-144,0 0-160,0 0 328,0 0-561,0 0-127,0 0-24,0 0 64,0-3 112,4 3 40,-4 0 496,0 0-488,4 0-64,-4 0 552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7E41A-DC23-4E23-834B-0E4A635EA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3</TotalTime>
  <Pages>5</Pages>
  <Words>1031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Justyna</cp:lastModifiedBy>
  <cp:revision>8</cp:revision>
  <cp:lastPrinted>2019-02-06T12:12:00Z</cp:lastPrinted>
  <dcterms:created xsi:type="dcterms:W3CDTF">2024-09-20T11:33:00Z</dcterms:created>
  <dcterms:modified xsi:type="dcterms:W3CDTF">2025-09-23T19:07:00Z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1045-11.2.0.11074</vt:lpwstr>
  </property>
  <property fmtid="{D5CDD505-2E9C-101B-9397-08002B2CF9AE}" pid="3" name="ICV">
    <vt:lpwstr>8C274458A1DB4B308CA91745A46D741C</vt:lpwstr>
  </property>
</Properties>
</file>